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955" w:rsidRDefault="00E45955" w:rsidP="00E45955">
      <w:r>
        <w:rPr>
          <w:u w:val="single"/>
        </w:rPr>
        <w:t>John KELLYSBY</w:t>
      </w:r>
      <w:r>
        <w:t xml:space="preserve">       (fl.1479)</w:t>
      </w:r>
    </w:p>
    <w:p w:rsidR="00E45955" w:rsidRDefault="00E45955" w:rsidP="00E45955">
      <w:r>
        <w:t>of Ewell, Surrey. Husbandman.</w:t>
      </w:r>
    </w:p>
    <w:p w:rsidR="00E45955" w:rsidRDefault="00E45955" w:rsidP="00E45955"/>
    <w:p w:rsidR="00E45955" w:rsidRDefault="00E45955" w:rsidP="00E45955"/>
    <w:p w:rsidR="00E45955" w:rsidRDefault="00E45955" w:rsidP="00E45955">
      <w:r>
        <w:t>24 Nov.1479</w:t>
      </w:r>
      <w:r>
        <w:tab/>
        <w:t>He was one of those who witnessed a deed that John Balman and his wife</w:t>
      </w:r>
    </w:p>
    <w:p w:rsidR="00E45955" w:rsidRDefault="00E45955" w:rsidP="00E45955">
      <w:r>
        <w:tab/>
      </w:r>
      <w:r>
        <w:tab/>
        <w:t>held certain lands in Fishbourne at the time of their deaths.</w:t>
      </w:r>
    </w:p>
    <w:p w:rsidR="00E45955" w:rsidRDefault="00E45955" w:rsidP="00E45955">
      <w:r>
        <w:tab/>
      </w:r>
      <w:r>
        <w:tab/>
        <w:t>(</w:t>
      </w:r>
      <w:hyperlink r:id="rId6" w:history="1">
        <w:r w:rsidRPr="00CB00B4">
          <w:rPr>
            <w:rStyle w:val="Hyperlink"/>
          </w:rPr>
          <w:t>www.discovery.nationalarchives.gov.uk</w:t>
        </w:r>
      </w:hyperlink>
      <w:r>
        <w:t xml:space="preserve">  ref. CHICTY/AY/87)</w:t>
      </w:r>
    </w:p>
    <w:p w:rsidR="00E45955" w:rsidRDefault="00E45955" w:rsidP="00E45955"/>
    <w:p w:rsidR="00E45955" w:rsidRDefault="00E45955" w:rsidP="00E45955"/>
    <w:p w:rsidR="00E45955" w:rsidRDefault="00E45955" w:rsidP="00E45955">
      <w:r>
        <w:t>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955" w:rsidRDefault="00E45955" w:rsidP="00564E3C">
      <w:r>
        <w:separator/>
      </w:r>
    </w:p>
  </w:endnote>
  <w:endnote w:type="continuationSeparator" w:id="0">
    <w:p w:rsidR="00E45955" w:rsidRDefault="00E45955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45955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955" w:rsidRDefault="00E45955" w:rsidP="00564E3C">
      <w:r>
        <w:separator/>
      </w:r>
    </w:p>
  </w:footnote>
  <w:footnote w:type="continuationSeparator" w:id="0">
    <w:p w:rsidR="00E45955" w:rsidRDefault="00E45955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955"/>
    <w:rsid w:val="00372DC6"/>
    <w:rsid w:val="00564E3C"/>
    <w:rsid w:val="0064591D"/>
    <w:rsid w:val="00DD5B8A"/>
    <w:rsid w:val="00E45955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4879CD-0B61-45D2-A1EB-40456FBC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95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E4595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2015-11-28T21:17:00Z</dcterms:created>
  <dcterms:modified xsi:type="dcterms:W3CDTF">2015-11-28T21:18:00Z</dcterms:modified>
</cp:coreProperties>
</file>